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CC9C" w14:textId="60A26253" w:rsidR="00BA00A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PYGBURN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d.1466-7)</w:t>
      </w:r>
    </w:p>
    <w:p w14:paraId="50A2F78C" w14:textId="51DE2F63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</w:t>
      </w:r>
    </w:p>
    <w:p w14:paraId="53CCBD1C" w14:textId="707FB455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626EC" w14:textId="2E802A4A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32AC9" w14:textId="4E83C9BF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Dec.1466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30DF8B1D" w14:textId="47D8A121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5CAA5544" w14:textId="0D95E939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0E92D" w14:textId="489E4966" w:rsid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2B707" w14:textId="3A146D03" w:rsidR="0038246B" w:rsidRPr="0038246B" w:rsidRDefault="003824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sectPr w:rsidR="0038246B" w:rsidRPr="003824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32DD" w14:textId="77777777" w:rsidR="0038246B" w:rsidRDefault="0038246B" w:rsidP="009139A6">
      <w:r>
        <w:separator/>
      </w:r>
    </w:p>
  </w:endnote>
  <w:endnote w:type="continuationSeparator" w:id="0">
    <w:p w14:paraId="07BAE06D" w14:textId="77777777" w:rsidR="0038246B" w:rsidRDefault="003824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376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ED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8C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7E86" w14:textId="77777777" w:rsidR="0038246B" w:rsidRDefault="0038246B" w:rsidP="009139A6">
      <w:r>
        <w:separator/>
      </w:r>
    </w:p>
  </w:footnote>
  <w:footnote w:type="continuationSeparator" w:id="0">
    <w:p w14:paraId="4BEC9E4C" w14:textId="77777777" w:rsidR="0038246B" w:rsidRDefault="003824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4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F0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5B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6B"/>
    <w:rsid w:val="000666E0"/>
    <w:rsid w:val="002510B7"/>
    <w:rsid w:val="0038246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F720"/>
  <w15:chartTrackingRefBased/>
  <w15:docId w15:val="{C27F0C54-BB84-402D-9D92-8B0F901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2021-05-15T08:35:00Z</dcterms:created>
  <dcterms:modified xsi:type="dcterms:W3CDTF">2021-05-15T08:37:00Z</dcterms:modified>
</cp:coreProperties>
</file>